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0F7D" w14:textId="3DAD57B4" w:rsidR="00BA00AB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MASSY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3E0A6901" w14:textId="306B201C" w:rsidR="00DF22B2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B965C" w14:textId="55E5E830" w:rsidR="00DF22B2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030E80" w14:textId="77777777" w:rsidR="00B210A6" w:rsidRDefault="00B210A6" w:rsidP="00B210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Nov.1418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Bedfordshire and Buckinghamshire.</w:t>
      </w:r>
    </w:p>
    <w:p w14:paraId="70095B5E" w14:textId="22250C0A" w:rsidR="00B210A6" w:rsidRDefault="00B21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1413-22 p.262)</w:t>
      </w:r>
    </w:p>
    <w:p w14:paraId="36EC47D4" w14:textId="7B4E1D37" w:rsidR="00DF22B2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Bedfordshire and Buckinghamshire.</w:t>
      </w:r>
    </w:p>
    <w:p w14:paraId="7EC3C5D5" w14:textId="4F176F28" w:rsidR="00DF22B2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p.428)</w:t>
      </w:r>
    </w:p>
    <w:p w14:paraId="5110309D" w14:textId="7525E421" w:rsidR="00DF22B2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ADB1CF" w14:textId="278B3ABA" w:rsidR="00DF22B2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58B3F5" w14:textId="024B999A" w:rsidR="00DF22B2" w:rsidRDefault="00DF2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2021</w:t>
      </w:r>
    </w:p>
    <w:p w14:paraId="295064BD" w14:textId="2EE74DF3" w:rsidR="00B210A6" w:rsidRDefault="00B21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7AA6268F" w14:textId="77777777" w:rsidR="00B210A6" w:rsidRPr="00DF22B2" w:rsidRDefault="00B21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210A6" w:rsidRPr="00DF2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2EF1" w14:textId="77777777" w:rsidR="00982F88" w:rsidRDefault="00982F88" w:rsidP="009139A6">
      <w:r>
        <w:separator/>
      </w:r>
    </w:p>
  </w:endnote>
  <w:endnote w:type="continuationSeparator" w:id="0">
    <w:p w14:paraId="226080A8" w14:textId="77777777" w:rsidR="00982F88" w:rsidRDefault="00982F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4A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0CB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51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DC38" w14:textId="77777777" w:rsidR="00982F88" w:rsidRDefault="00982F88" w:rsidP="009139A6">
      <w:r>
        <w:separator/>
      </w:r>
    </w:p>
  </w:footnote>
  <w:footnote w:type="continuationSeparator" w:id="0">
    <w:p w14:paraId="00826C67" w14:textId="77777777" w:rsidR="00982F88" w:rsidRDefault="00982F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9A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87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174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B2"/>
    <w:rsid w:val="000666E0"/>
    <w:rsid w:val="002510B7"/>
    <w:rsid w:val="005C130B"/>
    <w:rsid w:val="00826F5C"/>
    <w:rsid w:val="009139A6"/>
    <w:rsid w:val="009448BB"/>
    <w:rsid w:val="00982F88"/>
    <w:rsid w:val="00A3176C"/>
    <w:rsid w:val="00AE65F8"/>
    <w:rsid w:val="00B210A6"/>
    <w:rsid w:val="00BA00AB"/>
    <w:rsid w:val="00CB4ED9"/>
    <w:rsid w:val="00DF22B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98776"/>
  <w15:chartTrackingRefBased/>
  <w15:docId w15:val="{A6A2D667-99CA-4D19-9DD5-627D22BA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2021-09-05T11:42:00Z</dcterms:created>
  <dcterms:modified xsi:type="dcterms:W3CDTF">2022-02-18T07:57:00Z</dcterms:modified>
</cp:coreProperties>
</file>